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A314AF" w14:textId="77777777" w:rsidR="00A677E0" w:rsidRDefault="00A677E0" w:rsidP="00A677E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Paul GODFREY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fl.1485)</w:t>
      </w:r>
    </w:p>
    <w:p w14:paraId="2D5D3326" w14:textId="77777777" w:rsidR="00A677E0" w:rsidRDefault="00A677E0" w:rsidP="00A677E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born in Holland. Beer brewer.</w:t>
      </w:r>
    </w:p>
    <w:p w14:paraId="6B800DC5" w14:textId="77777777" w:rsidR="00A677E0" w:rsidRDefault="00A677E0" w:rsidP="00A677E0">
      <w:pPr>
        <w:pStyle w:val="NoSpacing"/>
        <w:rPr>
          <w:rFonts w:cs="Times New Roman"/>
          <w:szCs w:val="24"/>
        </w:rPr>
      </w:pPr>
    </w:p>
    <w:p w14:paraId="2A9D3E05" w14:textId="77777777" w:rsidR="00A677E0" w:rsidRDefault="00A677E0" w:rsidP="00A677E0">
      <w:pPr>
        <w:pStyle w:val="NoSpacing"/>
        <w:rPr>
          <w:rFonts w:cs="Times New Roman"/>
          <w:szCs w:val="24"/>
        </w:rPr>
      </w:pPr>
    </w:p>
    <w:p w14:paraId="6D611E9B" w14:textId="77777777" w:rsidR="00A677E0" w:rsidRDefault="00A677E0" w:rsidP="00A677E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Jul.1485</w:t>
      </w:r>
      <w:r>
        <w:rPr>
          <w:rFonts w:cs="Times New Roman"/>
          <w:szCs w:val="24"/>
        </w:rPr>
        <w:tab/>
        <w:t>He was granted letters of denization.   (C.P.R. 1476-85 p.552)</w:t>
      </w:r>
    </w:p>
    <w:p w14:paraId="41E00384" w14:textId="77777777" w:rsidR="00A677E0" w:rsidRDefault="00A677E0" w:rsidP="00A677E0">
      <w:pPr>
        <w:pStyle w:val="NoSpacing"/>
        <w:rPr>
          <w:rFonts w:cs="Times New Roman"/>
          <w:szCs w:val="24"/>
        </w:rPr>
      </w:pPr>
    </w:p>
    <w:p w14:paraId="49F3A54F" w14:textId="77777777" w:rsidR="00A677E0" w:rsidRDefault="00A677E0" w:rsidP="00A677E0">
      <w:pPr>
        <w:pStyle w:val="NoSpacing"/>
        <w:rPr>
          <w:rFonts w:cs="Times New Roman"/>
          <w:szCs w:val="24"/>
        </w:rPr>
      </w:pPr>
    </w:p>
    <w:p w14:paraId="2319B70B" w14:textId="77777777" w:rsidR="00A677E0" w:rsidRDefault="00A677E0" w:rsidP="00A677E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October 2024</w:t>
      </w:r>
    </w:p>
    <w:p w14:paraId="566B36A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BF6161" w14:textId="77777777" w:rsidR="00A677E0" w:rsidRDefault="00A677E0" w:rsidP="009139A6">
      <w:r>
        <w:separator/>
      </w:r>
    </w:p>
  </w:endnote>
  <w:endnote w:type="continuationSeparator" w:id="0">
    <w:p w14:paraId="3B182601" w14:textId="77777777" w:rsidR="00A677E0" w:rsidRDefault="00A677E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3BAF6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CAEC2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21CC0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75161D" w14:textId="77777777" w:rsidR="00A677E0" w:rsidRDefault="00A677E0" w:rsidP="009139A6">
      <w:r>
        <w:separator/>
      </w:r>
    </w:p>
  </w:footnote>
  <w:footnote w:type="continuationSeparator" w:id="0">
    <w:p w14:paraId="16D28371" w14:textId="77777777" w:rsidR="00A677E0" w:rsidRDefault="00A677E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0DFB5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2E94E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CAA41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7E0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677E0"/>
    <w:rsid w:val="00AE65F8"/>
    <w:rsid w:val="00BA00AB"/>
    <w:rsid w:val="00C71834"/>
    <w:rsid w:val="00CB4ED9"/>
    <w:rsid w:val="00DF7A5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CEFF12"/>
  <w15:chartTrackingRefBased/>
  <w15:docId w15:val="{8BB033F3-BB2D-4B98-9BCF-8DF15AB6D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2024-10-06T18:51:00Z</dcterms:created>
  <dcterms:modified xsi:type="dcterms:W3CDTF">2024-10-06T18:52:00Z</dcterms:modified>
</cp:coreProperties>
</file>